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DFCFD" w14:textId="227BB37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20F17">
        <w:rPr>
          <w:rFonts w:ascii="Corbel" w:hAnsi="Corbel"/>
          <w:bCs/>
          <w:i/>
        </w:rPr>
        <w:t>Załącznik nr 1.5 do Zarządzenia Rektora UR nr 61/2025</w:t>
      </w:r>
    </w:p>
    <w:p w14:paraId="62F65206" w14:textId="77777777" w:rsidR="00520F17" w:rsidRPr="00E960BB" w:rsidRDefault="00520F1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44F4CF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48EF36" w14:textId="630D2D12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85FAA">
        <w:rPr>
          <w:rFonts w:ascii="Corbel" w:hAnsi="Corbel"/>
          <w:i/>
          <w:smallCaps/>
          <w:sz w:val="24"/>
          <w:szCs w:val="24"/>
        </w:rPr>
        <w:t>202</w:t>
      </w:r>
      <w:r w:rsidR="00EE44DE">
        <w:rPr>
          <w:rFonts w:ascii="Corbel" w:hAnsi="Corbel"/>
          <w:i/>
          <w:smallCaps/>
          <w:sz w:val="24"/>
          <w:szCs w:val="24"/>
        </w:rPr>
        <w:t>5</w:t>
      </w:r>
      <w:r w:rsidR="00885FAA">
        <w:rPr>
          <w:rFonts w:ascii="Corbel" w:hAnsi="Corbel"/>
          <w:i/>
          <w:smallCaps/>
          <w:sz w:val="24"/>
          <w:szCs w:val="24"/>
        </w:rPr>
        <w:t>-202</w:t>
      </w:r>
      <w:r w:rsidR="00EE44DE">
        <w:rPr>
          <w:rFonts w:ascii="Corbel" w:hAnsi="Corbel"/>
          <w:i/>
          <w:smallCaps/>
          <w:sz w:val="24"/>
          <w:szCs w:val="24"/>
        </w:rPr>
        <w:t>8</w:t>
      </w:r>
    </w:p>
    <w:p w14:paraId="660D9CAB" w14:textId="3BCC7002" w:rsidR="006702ED" w:rsidRPr="00EA4832" w:rsidRDefault="00445970" w:rsidP="0090218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702ED" w:rsidRPr="002829B0">
        <w:rPr>
          <w:rFonts w:ascii="Corbel" w:hAnsi="Corbel"/>
          <w:sz w:val="20"/>
          <w:szCs w:val="20"/>
        </w:rPr>
        <w:t>202</w:t>
      </w:r>
      <w:r w:rsidR="00EE44DE">
        <w:rPr>
          <w:rFonts w:ascii="Corbel" w:hAnsi="Corbel"/>
          <w:sz w:val="20"/>
          <w:szCs w:val="20"/>
        </w:rPr>
        <w:t>6</w:t>
      </w:r>
      <w:r w:rsidR="006702ED" w:rsidRPr="002829B0">
        <w:rPr>
          <w:rFonts w:ascii="Corbel" w:hAnsi="Corbel"/>
          <w:sz w:val="20"/>
          <w:szCs w:val="20"/>
        </w:rPr>
        <w:t>/202</w:t>
      </w:r>
      <w:r w:rsidR="00EE44DE">
        <w:rPr>
          <w:rFonts w:ascii="Corbel" w:hAnsi="Corbel"/>
          <w:sz w:val="20"/>
          <w:szCs w:val="20"/>
        </w:rPr>
        <w:t>7</w:t>
      </w:r>
    </w:p>
    <w:p w14:paraId="334032D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8C9EA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A96D1C" w14:textId="77777777" w:rsidTr="0F4923AF">
        <w:tc>
          <w:tcPr>
            <w:tcW w:w="2694" w:type="dxa"/>
            <w:vAlign w:val="center"/>
          </w:tcPr>
          <w:p w14:paraId="653355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65E905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6EFF5C7C" w14:textId="77777777" w:rsidTr="0F4923AF">
        <w:tc>
          <w:tcPr>
            <w:tcW w:w="2694" w:type="dxa"/>
            <w:vAlign w:val="center"/>
          </w:tcPr>
          <w:p w14:paraId="03CBB4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DC1ADD" w14:textId="083C115D" w:rsidR="0085747A" w:rsidRPr="009C54AE" w:rsidRDefault="00310E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</w:t>
            </w:r>
            <w:r w:rsidR="00617F0F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6E01A4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EE44DE" w:rsidRPr="009C54AE" w14:paraId="2C324953" w14:textId="77777777" w:rsidTr="00DA772F">
        <w:tc>
          <w:tcPr>
            <w:tcW w:w="2694" w:type="dxa"/>
            <w:vAlign w:val="center"/>
          </w:tcPr>
          <w:p w14:paraId="558BF6D5" w14:textId="77777777" w:rsidR="00EE44DE" w:rsidRPr="009C54AE" w:rsidRDefault="00EE44DE" w:rsidP="00EE44D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58937E5" w14:textId="5F5C1FD0" w:rsidR="00EE44DE" w:rsidRPr="009C54AE" w:rsidRDefault="00EE44DE" w:rsidP="00EE44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698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E44DE" w:rsidRPr="009C54AE" w14:paraId="076A9D0B" w14:textId="77777777" w:rsidTr="00DA772F">
        <w:tc>
          <w:tcPr>
            <w:tcW w:w="2694" w:type="dxa"/>
            <w:vAlign w:val="center"/>
          </w:tcPr>
          <w:p w14:paraId="2033B5D1" w14:textId="77777777" w:rsidR="00EE44DE" w:rsidRPr="009C54AE" w:rsidRDefault="00EE44DE" w:rsidP="00EE44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D2E365" w14:textId="0884ECC5" w:rsidR="00EE44DE" w:rsidRPr="009C54AE" w:rsidRDefault="00EE44DE" w:rsidP="00EE44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698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007B77B" w14:textId="77777777" w:rsidTr="0F4923AF">
        <w:tc>
          <w:tcPr>
            <w:tcW w:w="2694" w:type="dxa"/>
            <w:vAlign w:val="center"/>
          </w:tcPr>
          <w:p w14:paraId="201772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90B1F4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C0CE900" w14:textId="77777777" w:rsidTr="0F4923AF">
        <w:tc>
          <w:tcPr>
            <w:tcW w:w="2694" w:type="dxa"/>
            <w:vAlign w:val="center"/>
          </w:tcPr>
          <w:p w14:paraId="5316BB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1E6B73" w14:textId="555C0E68" w:rsidR="0085747A" w:rsidRPr="00327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14E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32714E" w:rsidRPr="0032714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1891C321" w14:textId="77777777" w:rsidTr="0F4923AF">
        <w:tc>
          <w:tcPr>
            <w:tcW w:w="2694" w:type="dxa"/>
            <w:vAlign w:val="center"/>
          </w:tcPr>
          <w:p w14:paraId="465397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925F4" w14:textId="77777777" w:rsidR="0085747A" w:rsidRPr="00327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1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EFDCB1B" w14:textId="77777777" w:rsidTr="0F4923AF">
        <w:tc>
          <w:tcPr>
            <w:tcW w:w="2694" w:type="dxa"/>
            <w:vAlign w:val="center"/>
          </w:tcPr>
          <w:p w14:paraId="2AF799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C440FB" w14:textId="47A18BC4" w:rsidR="0085747A" w:rsidRPr="00327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1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C3ADEF3" w14:textId="77777777" w:rsidTr="0F4923AF">
        <w:tc>
          <w:tcPr>
            <w:tcW w:w="2694" w:type="dxa"/>
            <w:vAlign w:val="center"/>
          </w:tcPr>
          <w:p w14:paraId="296590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5C6927" w14:textId="565043C4" w:rsidR="0085747A" w:rsidRPr="009C54AE" w:rsidRDefault="004D6FEA" w:rsidP="004D6F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2714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78C3421" w14:textId="77777777" w:rsidTr="0F4923AF">
        <w:tc>
          <w:tcPr>
            <w:tcW w:w="2694" w:type="dxa"/>
            <w:vAlign w:val="center"/>
          </w:tcPr>
          <w:p w14:paraId="0987EB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9AFDB" w14:textId="495FF34F" w:rsidR="0085747A" w:rsidRPr="009C54AE" w:rsidRDefault="004D6F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EE817AF" w14:textId="77777777" w:rsidTr="0F4923AF">
        <w:tc>
          <w:tcPr>
            <w:tcW w:w="2694" w:type="dxa"/>
            <w:vAlign w:val="center"/>
          </w:tcPr>
          <w:p w14:paraId="58B8D27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6E2E04" w14:textId="77777777" w:rsidR="00923D7D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702ED" w:rsidRPr="009C54AE" w14:paraId="26BC026B" w14:textId="77777777" w:rsidTr="0F4923AF">
        <w:tc>
          <w:tcPr>
            <w:tcW w:w="2694" w:type="dxa"/>
            <w:vAlign w:val="center"/>
          </w:tcPr>
          <w:p w14:paraId="18E17250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EB2375" w14:textId="77777777" w:rsidR="006702ED" w:rsidRPr="009C54AE" w:rsidRDefault="006702ED" w:rsidP="00670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6702ED" w:rsidRPr="009C54AE" w14:paraId="1DF69C46" w14:textId="77777777" w:rsidTr="0F4923AF">
        <w:tc>
          <w:tcPr>
            <w:tcW w:w="2694" w:type="dxa"/>
            <w:vAlign w:val="center"/>
          </w:tcPr>
          <w:p w14:paraId="15B57E38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B7D86C" w14:textId="6EE216E8" w:rsidR="006702ED" w:rsidRPr="009C54AE" w:rsidRDefault="006847A2" w:rsidP="3734B8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UR,</w:t>
            </w:r>
            <w:r w:rsidR="006702ED" w:rsidRPr="0F4923A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FA2B979" w:rsidRPr="0F4923AF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702ED" w:rsidRPr="0F4923AF">
              <w:rPr>
                <w:rFonts w:ascii="Corbel" w:hAnsi="Corbel"/>
                <w:b w:val="0"/>
                <w:sz w:val="24"/>
                <w:szCs w:val="24"/>
              </w:rPr>
              <w:t>r Beata Gierczak- Korzeniowska</w:t>
            </w:r>
          </w:p>
        </w:tc>
      </w:tr>
    </w:tbl>
    <w:p w14:paraId="18D5F8C8" w14:textId="0E83105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3032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40265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0C579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6DFBF4D" w14:textId="77777777" w:rsidTr="2B16BC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55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DD10F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54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2B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F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12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4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A2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73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17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58C178" w14:textId="77777777" w:rsidTr="2B16BC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143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D96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996" w14:textId="6BDF8045" w:rsidR="00015B8F" w:rsidRPr="009C54AE" w:rsidRDefault="006013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35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E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D2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6E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03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EF8" w14:textId="7D792A76" w:rsidR="00015B8F" w:rsidRPr="009C54AE" w:rsidRDefault="00617F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B16BCA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030D5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234F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057C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F797F8" w14:textId="77777777" w:rsidR="0090218C" w:rsidRPr="00C55FBF" w:rsidRDefault="0090218C" w:rsidP="0090218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C55FBF">
        <w:rPr>
          <w:rStyle w:val="normaltextrun"/>
          <w:rFonts w:ascii="Wingdings" w:eastAsia="Wingdings" w:hAnsi="Wingdings" w:cs="Wingdings"/>
        </w:rPr>
        <w:t></w:t>
      </w:r>
      <w:r w:rsidRPr="00C55FBF">
        <w:rPr>
          <w:rStyle w:val="normaltextrun"/>
          <w:rFonts w:ascii="Corbel" w:hAnsi="Corbel" w:cs="Segoe UI"/>
        </w:rPr>
        <w:t> </w:t>
      </w:r>
      <w:r w:rsidRPr="00C55FBF">
        <w:rPr>
          <w:rFonts w:ascii="Corbel" w:hAnsi="Corbel"/>
        </w:rPr>
        <w:t>zajęcia w formie tradycyjnej (lub zdalnie z wykorzystaniem platformy Ms </w:t>
      </w:r>
      <w:r w:rsidRPr="00C55FBF">
        <w:rPr>
          <w:rStyle w:val="spellingerror"/>
          <w:rFonts w:ascii="Corbel" w:hAnsi="Corbel"/>
        </w:rPr>
        <w:t>Teams)</w:t>
      </w:r>
      <w:r w:rsidRPr="00C55FB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A8DF411" w14:textId="77777777" w:rsidR="0090218C" w:rsidRDefault="0090218C" w:rsidP="0090218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A21A4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AAC78A" w14:textId="76779795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80F49E" w14:textId="77777777" w:rsidR="00855ACF" w:rsidRDefault="00855ACF" w:rsidP="00855AC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5E352C0F" w14:textId="38E83369" w:rsidR="00855ACF" w:rsidRDefault="00855ACF" w:rsidP="00855AC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zal. z oceną</w:t>
      </w:r>
    </w:p>
    <w:p w14:paraId="3F091591" w14:textId="77777777" w:rsidR="00855ACF" w:rsidRDefault="00855ACF" w:rsidP="00855ACF">
      <w:pPr>
        <w:pStyle w:val="Punktygwne"/>
        <w:spacing w:before="0" w:after="0"/>
        <w:rPr>
          <w:rFonts w:ascii="Corbel" w:hAnsi="Corbel"/>
          <w:szCs w:val="24"/>
        </w:rPr>
      </w:pPr>
    </w:p>
    <w:p w14:paraId="5BBB500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90A909" w14:textId="77777777" w:rsidTr="00745302">
        <w:tc>
          <w:tcPr>
            <w:tcW w:w="9670" w:type="dxa"/>
          </w:tcPr>
          <w:p w14:paraId="3BFB3E7E" w14:textId="77777777" w:rsidR="0085747A" w:rsidRPr="009C54AE" w:rsidRDefault="0067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mikroekonomii, makroekonomii, podstaw zarządzania oraz umiejętność interpretacji zjawisk ekonomicznych.</w:t>
            </w:r>
          </w:p>
          <w:p w14:paraId="309948F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FB1836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BDF8A" w14:textId="64FF157B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3A8B7D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489C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9C8FB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702ED" w:rsidRPr="009C54AE" w14:paraId="1E8BDCEE" w14:textId="77777777" w:rsidTr="006702ED">
        <w:tc>
          <w:tcPr>
            <w:tcW w:w="841" w:type="dxa"/>
            <w:vAlign w:val="center"/>
          </w:tcPr>
          <w:p w14:paraId="514234C0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73EE7859" w14:textId="77777777" w:rsidR="006702ED" w:rsidRPr="002623F7" w:rsidRDefault="006702ED" w:rsidP="006702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zasadami funkcjonowania przedsiębiorstwa jako całości jak i z funkcjonowaniem poszczególnych jego obszarów. </w:t>
            </w:r>
          </w:p>
        </w:tc>
      </w:tr>
      <w:tr w:rsidR="006702ED" w:rsidRPr="009C54AE" w14:paraId="41214CC7" w14:textId="77777777" w:rsidTr="006702ED">
        <w:tc>
          <w:tcPr>
            <w:tcW w:w="841" w:type="dxa"/>
            <w:vAlign w:val="center"/>
          </w:tcPr>
          <w:p w14:paraId="76A74DD4" w14:textId="77777777" w:rsidR="006702ED" w:rsidRPr="002623F7" w:rsidRDefault="006702ED" w:rsidP="006702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B61C72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6702ED" w:rsidRPr="009C54AE" w14:paraId="7D05DFBB" w14:textId="77777777" w:rsidTr="006702ED">
        <w:tc>
          <w:tcPr>
            <w:tcW w:w="841" w:type="dxa"/>
            <w:vAlign w:val="center"/>
          </w:tcPr>
          <w:p w14:paraId="358B379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8DFCE9B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6702ED" w:rsidRPr="009C54AE" w14:paraId="611DD207" w14:textId="77777777" w:rsidTr="006702ED">
        <w:tc>
          <w:tcPr>
            <w:tcW w:w="841" w:type="dxa"/>
            <w:vAlign w:val="center"/>
          </w:tcPr>
          <w:p w14:paraId="6564F77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6D75F3FB" w14:textId="77777777" w:rsidR="006702ED" w:rsidRPr="0094491A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00F3B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695E2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4D1B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AD3C8E1" w14:textId="77777777" w:rsidTr="581A4538">
        <w:tc>
          <w:tcPr>
            <w:tcW w:w="1681" w:type="dxa"/>
            <w:vAlign w:val="center"/>
          </w:tcPr>
          <w:p w14:paraId="252A1B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B719F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F4CFC7" w14:textId="39CCA519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2E2C01" w:rsidRPr="009C54AE" w14:paraId="5ABA4ADD" w14:textId="77777777" w:rsidTr="581A4538">
        <w:tc>
          <w:tcPr>
            <w:tcW w:w="1681" w:type="dxa"/>
            <w:vAlign w:val="center"/>
          </w:tcPr>
          <w:p w14:paraId="69CE336E" w14:textId="77777777" w:rsidR="002E2C01" w:rsidRPr="00E42D65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2697FF0B" w14:textId="77777777" w:rsidR="002E2C01" w:rsidRPr="009C54AE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wyjaśnia podstawowe definicje z zakresu ekonomiki przedsiębiorstwa</w:t>
            </w:r>
          </w:p>
        </w:tc>
        <w:tc>
          <w:tcPr>
            <w:tcW w:w="1865" w:type="dxa"/>
            <w:vAlign w:val="center"/>
          </w:tcPr>
          <w:p w14:paraId="30201B0B" w14:textId="77777777" w:rsidR="002E2C01" w:rsidRPr="009C54AE" w:rsidRDefault="002E2C01" w:rsidP="00E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E2C01" w:rsidRPr="009C54AE" w14:paraId="1C043F3C" w14:textId="77777777" w:rsidTr="581A4538">
        <w:tc>
          <w:tcPr>
            <w:tcW w:w="1681" w:type="dxa"/>
          </w:tcPr>
          <w:p w14:paraId="37D6E045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96684B1" w14:textId="695581FA" w:rsidR="002E2C01" w:rsidRPr="009C54AE" w:rsidRDefault="002E2C01" w:rsidP="581A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81A4538">
              <w:rPr>
                <w:rFonts w:ascii="Corbel" w:hAnsi="Corbel"/>
                <w:b w:val="0"/>
                <w:smallCaps w:val="0"/>
              </w:rPr>
              <w:t>Wymienia i charakteryzuje podstawowe formy organizacyjno</w:t>
            </w:r>
            <w:r w:rsidR="1517CE3B" w:rsidRPr="581A4538">
              <w:rPr>
                <w:rFonts w:ascii="Corbel" w:hAnsi="Corbel"/>
                <w:b w:val="0"/>
                <w:smallCaps w:val="0"/>
              </w:rPr>
              <w:t>-</w:t>
            </w:r>
            <w:r w:rsidRPr="581A4538">
              <w:rPr>
                <w:rFonts w:ascii="Corbel" w:hAnsi="Corbel"/>
                <w:b w:val="0"/>
                <w:smallCaps w:val="0"/>
              </w:rPr>
              <w:t>prawne</w:t>
            </w:r>
          </w:p>
        </w:tc>
        <w:tc>
          <w:tcPr>
            <w:tcW w:w="1865" w:type="dxa"/>
          </w:tcPr>
          <w:p w14:paraId="7CFD5B08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1E9A2EDB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</w:t>
            </w:r>
            <w:r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2E2C01" w:rsidRPr="009C54AE" w14:paraId="281DDB2D" w14:textId="77777777" w:rsidTr="581A4538">
        <w:tc>
          <w:tcPr>
            <w:tcW w:w="1681" w:type="dxa"/>
          </w:tcPr>
          <w:p w14:paraId="69FA92B2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CDAB5D1" w14:textId="77777777" w:rsidR="002E2C01" w:rsidRPr="001D2387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563D">
              <w:rPr>
                <w:rFonts w:ascii="Corbel" w:hAnsi="Corbel"/>
                <w:b w:val="0"/>
                <w:smallCaps w:val="0"/>
                <w:szCs w:val="24"/>
              </w:rPr>
              <w:t>Analizuje czynniki wpływające na funkcjonowanie przedsiębiorstw</w:t>
            </w:r>
          </w:p>
        </w:tc>
        <w:tc>
          <w:tcPr>
            <w:tcW w:w="1865" w:type="dxa"/>
          </w:tcPr>
          <w:p w14:paraId="7D7DF621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64583CB5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7D10E8" w:rsidRPr="009C54AE" w14:paraId="618578FC" w14:textId="77777777" w:rsidTr="581A4538">
        <w:tc>
          <w:tcPr>
            <w:tcW w:w="1681" w:type="dxa"/>
          </w:tcPr>
          <w:p w14:paraId="7C0CD7B6" w14:textId="3742CEAB" w:rsidR="007D10E8" w:rsidRPr="009C54AE" w:rsidRDefault="007D10E8" w:rsidP="007D10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3BC6A3D" w14:textId="18FF5462" w:rsidR="007D10E8" w:rsidRPr="00E6563D" w:rsidRDefault="007D10E8" w:rsidP="007D10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Jest gotowy do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E446939" w14:textId="1654FA69" w:rsidR="007D10E8" w:rsidRPr="002E2C01" w:rsidRDefault="007D10E8" w:rsidP="007D10E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36F8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3662C7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7009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FDD4BA" w14:textId="573BD3AD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347DDF" w14:textId="51CDAEAD" w:rsidR="00AA5151" w:rsidRDefault="00AA5151" w:rsidP="00AA515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A5151" w:rsidRPr="009C54AE" w14:paraId="4502DFCC" w14:textId="77777777" w:rsidTr="00EE358F">
        <w:tc>
          <w:tcPr>
            <w:tcW w:w="9520" w:type="dxa"/>
          </w:tcPr>
          <w:p w14:paraId="0B5B34BD" w14:textId="77777777" w:rsidR="00AA5151" w:rsidRPr="009C54AE" w:rsidRDefault="00AA5151" w:rsidP="00EE3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5151" w:rsidRPr="009C54AE" w14:paraId="19222472" w14:textId="77777777" w:rsidTr="00EE358F">
        <w:tc>
          <w:tcPr>
            <w:tcW w:w="9520" w:type="dxa"/>
          </w:tcPr>
          <w:p w14:paraId="1A50643C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2F15715A" w14:textId="77777777" w:rsidTr="00EE358F">
        <w:tc>
          <w:tcPr>
            <w:tcW w:w="9520" w:type="dxa"/>
          </w:tcPr>
          <w:p w14:paraId="4DDCEA4D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7657C058" w14:textId="77777777" w:rsidTr="00EE358F">
        <w:tc>
          <w:tcPr>
            <w:tcW w:w="9520" w:type="dxa"/>
          </w:tcPr>
          <w:p w14:paraId="64AA5A51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Możliwości prowadzenia działalności gospodarczej w wybranych formach prawno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4B84AC7C" w14:textId="77777777" w:rsidTr="00EE358F">
        <w:tc>
          <w:tcPr>
            <w:tcW w:w="9520" w:type="dxa"/>
          </w:tcPr>
          <w:p w14:paraId="1F7AF7E4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33BB6520" w14:textId="77777777" w:rsidTr="00EE358F">
        <w:tc>
          <w:tcPr>
            <w:tcW w:w="9520" w:type="dxa"/>
          </w:tcPr>
          <w:p w14:paraId="3BD9F5E7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62DB37D7" w14:textId="77777777" w:rsidTr="00EE358F">
        <w:tc>
          <w:tcPr>
            <w:tcW w:w="9520" w:type="dxa"/>
          </w:tcPr>
          <w:p w14:paraId="37235E08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AA5151" w:rsidRPr="009C54AE" w14:paraId="2A9B8868" w14:textId="77777777" w:rsidTr="00EE358F">
        <w:tc>
          <w:tcPr>
            <w:tcW w:w="9520" w:type="dxa"/>
          </w:tcPr>
          <w:p w14:paraId="0EFA1245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A5151" w:rsidRPr="009C54AE" w14:paraId="68CCCAB9" w14:textId="77777777" w:rsidTr="00EE358F">
        <w:tc>
          <w:tcPr>
            <w:tcW w:w="9520" w:type="dxa"/>
          </w:tcPr>
          <w:p w14:paraId="2BCCBF1F" w14:textId="77777777" w:rsidR="00AA5151" w:rsidRPr="00C65F1C" w:rsidRDefault="00AA5151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5AB2F471" w14:textId="1E588BD6" w:rsidR="00AA5151" w:rsidRPr="00AA5151" w:rsidRDefault="00AA5151" w:rsidP="00AA5151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45F96317" w14:textId="77777777" w:rsidR="00AA5151" w:rsidRPr="009C54AE" w:rsidRDefault="00AA5151" w:rsidP="00AA515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2A8F87C" w14:textId="6C82286A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9C50F33" w14:textId="77777777" w:rsidR="00AB406A" w:rsidRPr="009C54AE" w:rsidRDefault="00AB406A" w:rsidP="00AB406A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B406A" w:rsidRPr="009C54AE" w14:paraId="39FD3BEB" w14:textId="77777777" w:rsidTr="00EE358F">
        <w:tc>
          <w:tcPr>
            <w:tcW w:w="9520" w:type="dxa"/>
          </w:tcPr>
          <w:p w14:paraId="47E51256" w14:textId="77777777" w:rsidR="00AB406A" w:rsidRPr="009C54AE" w:rsidRDefault="00AB406A" w:rsidP="00EE3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B406A" w:rsidRPr="009C54AE" w14:paraId="1DDB3BA8" w14:textId="77777777" w:rsidTr="00EE358F">
        <w:tc>
          <w:tcPr>
            <w:tcW w:w="9520" w:type="dxa"/>
          </w:tcPr>
          <w:p w14:paraId="42F07592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69376FDC" w14:textId="77777777" w:rsidTr="00EE358F">
        <w:tc>
          <w:tcPr>
            <w:tcW w:w="9520" w:type="dxa"/>
          </w:tcPr>
          <w:p w14:paraId="7E8C58CB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lastRenderedPageBreak/>
              <w:t>Wybór formy prawno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262AF207" w14:textId="77777777" w:rsidTr="00EE358F">
        <w:tc>
          <w:tcPr>
            <w:tcW w:w="9520" w:type="dxa"/>
          </w:tcPr>
          <w:p w14:paraId="0ECB3E8A" w14:textId="77777777" w:rsidR="00AB406A" w:rsidRPr="00E42D65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Zasoby przedsiębiorstwa.</w:t>
            </w:r>
          </w:p>
        </w:tc>
      </w:tr>
      <w:tr w:rsidR="00AB406A" w:rsidRPr="009C54AE" w14:paraId="34221129" w14:textId="77777777" w:rsidTr="00EE358F">
        <w:tc>
          <w:tcPr>
            <w:tcW w:w="9520" w:type="dxa"/>
          </w:tcPr>
          <w:p w14:paraId="5893AB5E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Przychody i koszty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0760195A" w14:textId="77777777" w:rsidTr="00EE358F">
        <w:tc>
          <w:tcPr>
            <w:tcW w:w="9520" w:type="dxa"/>
          </w:tcPr>
          <w:p w14:paraId="19F92DD6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3A82BBF3" w14:textId="77777777" w:rsidTr="00EE358F">
        <w:tc>
          <w:tcPr>
            <w:tcW w:w="9520" w:type="dxa"/>
          </w:tcPr>
          <w:p w14:paraId="0CB9446D" w14:textId="77777777" w:rsidR="00AB406A" w:rsidRPr="009968D9" w:rsidRDefault="00AB406A" w:rsidP="00EE3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Bilans zdolności produkcyjnych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461ED36F" w14:textId="77777777" w:rsidTr="00EE358F">
        <w:tc>
          <w:tcPr>
            <w:tcW w:w="9520" w:type="dxa"/>
          </w:tcPr>
          <w:p w14:paraId="44713584" w14:textId="77777777" w:rsidR="00AB406A" w:rsidRPr="009968D9" w:rsidRDefault="00AB406A" w:rsidP="00EE3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968D9">
              <w:rPr>
                <w:rFonts w:ascii="Corbel" w:hAnsi="Corbel"/>
                <w:sz w:val="24"/>
                <w:szCs w:val="24"/>
              </w:rPr>
              <w:t>Działalność usługowa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0F96B1AE" w14:textId="77777777" w:rsidTr="00EE358F">
        <w:tc>
          <w:tcPr>
            <w:tcW w:w="9520" w:type="dxa"/>
          </w:tcPr>
          <w:p w14:paraId="27A211EE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Gospodarka materiałowa i magazynowa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44DEACC9" w14:textId="77777777" w:rsidTr="00EE358F">
        <w:tc>
          <w:tcPr>
            <w:tcW w:w="9520" w:type="dxa"/>
          </w:tcPr>
          <w:p w14:paraId="232B0800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24F53E68" w14:textId="77777777" w:rsidTr="00EE358F">
        <w:tc>
          <w:tcPr>
            <w:tcW w:w="9520" w:type="dxa"/>
          </w:tcPr>
          <w:p w14:paraId="2D976B1F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0201A98B" w14:textId="77777777" w:rsidTr="00EE358F">
        <w:tc>
          <w:tcPr>
            <w:tcW w:w="9520" w:type="dxa"/>
          </w:tcPr>
          <w:p w14:paraId="6F67F3D2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406A" w:rsidRPr="009C54AE" w14:paraId="52047A95" w14:textId="77777777" w:rsidTr="00EE358F">
        <w:tc>
          <w:tcPr>
            <w:tcW w:w="9520" w:type="dxa"/>
          </w:tcPr>
          <w:p w14:paraId="14D1DC7E" w14:textId="77777777" w:rsidR="00AB406A" w:rsidRPr="00E42D65" w:rsidRDefault="00AB406A" w:rsidP="00EE3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postępu naukowo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działalność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B406A" w:rsidRPr="009C54AE" w14:paraId="6A81F026" w14:textId="77777777" w:rsidTr="00EE358F">
        <w:tc>
          <w:tcPr>
            <w:tcW w:w="9520" w:type="dxa"/>
          </w:tcPr>
          <w:p w14:paraId="10DF8870" w14:textId="77777777" w:rsidR="00AB406A" w:rsidRPr="00E42D65" w:rsidRDefault="00AB406A" w:rsidP="00EE3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Koncentracja i specjalizacja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B406A" w:rsidRPr="009C54AE" w14:paraId="549BE25B" w14:textId="77777777" w:rsidTr="00EE358F">
        <w:tc>
          <w:tcPr>
            <w:tcW w:w="9520" w:type="dxa"/>
          </w:tcPr>
          <w:p w14:paraId="15E6DC3E" w14:textId="77777777" w:rsidR="00AB406A" w:rsidRPr="00E42D65" w:rsidRDefault="00AB406A" w:rsidP="00EE3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Dywersyfikacja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MS Mincho" w:eastAsia="MS Mincho" w:hAnsi="MS Mincho" w:cs="MS Mincho"/>
                <w:sz w:val="24"/>
                <w:szCs w:val="24"/>
              </w:rPr>
              <w:t> </w:t>
            </w:r>
          </w:p>
        </w:tc>
      </w:tr>
      <w:tr w:rsidR="00AB406A" w:rsidRPr="009C54AE" w14:paraId="05F31608" w14:textId="77777777" w:rsidTr="00EE358F">
        <w:tc>
          <w:tcPr>
            <w:tcW w:w="9520" w:type="dxa"/>
          </w:tcPr>
          <w:p w14:paraId="7B47A0DC" w14:textId="77777777" w:rsidR="00AB406A" w:rsidRPr="00C65F1C" w:rsidRDefault="00AB406A" w:rsidP="00EE35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MSP na rynku p</w:t>
            </w:r>
            <w:r w:rsidRPr="00C65F1C">
              <w:rPr>
                <w:rFonts w:ascii="Corbel" w:hAnsi="Corbel"/>
                <w:sz w:val="24"/>
                <w:szCs w:val="24"/>
              </w:rPr>
              <w:t>olskim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85566F6" w14:textId="77777777" w:rsidR="00AB406A" w:rsidRPr="00AB406A" w:rsidRDefault="00AB406A" w:rsidP="00AB406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8181B1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D334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BAB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32B4DD" w14:textId="35D94D36" w:rsidR="002E2C01" w:rsidRDefault="002E2C01" w:rsidP="581A453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81A4538">
        <w:rPr>
          <w:rFonts w:ascii="Corbel" w:hAnsi="Corbel"/>
          <w:b w:val="0"/>
          <w:smallCaps w:val="0"/>
        </w:rPr>
        <w:t>Wykład: wykład</w:t>
      </w:r>
      <w:r w:rsidR="420E5648" w:rsidRPr="581A4538">
        <w:rPr>
          <w:rFonts w:ascii="Corbel" w:hAnsi="Corbel"/>
          <w:b w:val="0"/>
          <w:smallCaps w:val="0"/>
        </w:rPr>
        <w:t xml:space="preserve"> interaktywny</w:t>
      </w:r>
      <w:r w:rsidRPr="581A4538">
        <w:rPr>
          <w:rFonts w:ascii="Corbel" w:hAnsi="Corbel"/>
          <w:b w:val="0"/>
          <w:smallCaps w:val="0"/>
        </w:rPr>
        <w:t xml:space="preserve"> z prezentacją multimedialną, dyskusja.</w:t>
      </w:r>
    </w:p>
    <w:p w14:paraId="2251621F" w14:textId="77777777" w:rsidR="00E960BB" w:rsidRPr="002E2C01" w:rsidRDefault="002E2C01" w:rsidP="001A26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1C59FF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praca w grupach, rozwi</w:t>
      </w:r>
      <w:r w:rsidR="001A26B0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 xml:space="preserve">zywanie zadań, </w:t>
      </w:r>
      <w:r w:rsidR="00D078C8">
        <w:rPr>
          <w:rFonts w:ascii="Corbel" w:hAnsi="Corbel"/>
          <w:b w:val="0"/>
          <w:smallCaps w:val="0"/>
          <w:szCs w:val="24"/>
        </w:rPr>
        <w:t xml:space="preserve">analiza tekstów z </w:t>
      </w:r>
      <w:r>
        <w:rPr>
          <w:rFonts w:ascii="Corbel" w:hAnsi="Corbel"/>
          <w:b w:val="0"/>
          <w:smallCaps w:val="0"/>
          <w:szCs w:val="24"/>
        </w:rPr>
        <w:t>dyskusj</w:t>
      </w:r>
      <w:r w:rsidR="00D078C8">
        <w:rPr>
          <w:rFonts w:ascii="Corbel" w:hAnsi="Corbel"/>
          <w:b w:val="0"/>
          <w:smallCaps w:val="0"/>
          <w:szCs w:val="24"/>
        </w:rPr>
        <w:t>ą</w:t>
      </w:r>
      <w:r w:rsidR="001A26B0">
        <w:rPr>
          <w:rFonts w:ascii="Corbel" w:hAnsi="Corbel"/>
          <w:b w:val="0"/>
          <w:smallCaps w:val="0"/>
          <w:szCs w:val="24"/>
        </w:rPr>
        <w:t xml:space="preserve"> </w:t>
      </w:r>
      <w:r w:rsidR="001A26B0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1A26B0" w:rsidRPr="009F1407">
        <w:rPr>
          <w:rFonts w:ascii="Corbel" w:hAnsi="Corbel"/>
          <w:b w:val="0"/>
          <w:smallCaps w:val="0"/>
          <w:szCs w:val="24"/>
        </w:rPr>
        <w:t>lub realizowan</w:t>
      </w:r>
      <w:r w:rsidR="001A26B0">
        <w:rPr>
          <w:rFonts w:ascii="Corbel" w:hAnsi="Corbel"/>
          <w:b w:val="0"/>
          <w:smallCaps w:val="0"/>
          <w:szCs w:val="24"/>
        </w:rPr>
        <w:t>e</w:t>
      </w:r>
      <w:r w:rsidR="001A26B0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1A26B0">
        <w:rPr>
          <w:rFonts w:ascii="Corbel" w:hAnsi="Corbel"/>
          <w:b w:val="0"/>
          <w:smallCaps w:val="0"/>
          <w:szCs w:val="24"/>
        </w:rPr>
        <w:t>.</w:t>
      </w:r>
    </w:p>
    <w:p w14:paraId="272DFEF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9A99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8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714B25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AA7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BB13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C0F6A8" w14:textId="77777777" w:rsidTr="581A4538">
        <w:tc>
          <w:tcPr>
            <w:tcW w:w="1962" w:type="dxa"/>
            <w:vAlign w:val="center"/>
          </w:tcPr>
          <w:p w14:paraId="6AF0A5E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18846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9B366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D83245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15574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2C01" w:rsidRPr="009C54AE" w14:paraId="647BD2F1" w14:textId="77777777" w:rsidTr="581A4538">
        <w:tc>
          <w:tcPr>
            <w:tcW w:w="1962" w:type="dxa"/>
          </w:tcPr>
          <w:p w14:paraId="41C3850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4D2B935" w14:textId="788BB50E" w:rsidR="002E2C01" w:rsidRPr="00603281" w:rsidRDefault="00E30329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praca grupowa,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2317D60F" w14:textId="0C5F5261" w:rsidR="002E2C01" w:rsidRPr="002E2C01" w:rsidRDefault="00E30329" w:rsidP="00E30329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7ADFEC94" w14:textId="77777777" w:rsidTr="581A4538">
        <w:tc>
          <w:tcPr>
            <w:tcW w:w="1962" w:type="dxa"/>
          </w:tcPr>
          <w:p w14:paraId="7D584B0D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F443A51" w14:textId="685B08B5" w:rsidR="002E2C01" w:rsidRPr="00603281" w:rsidRDefault="00E30329" w:rsidP="581A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81A4538">
              <w:rPr>
                <w:rFonts w:ascii="Corbel" w:hAnsi="Corbel"/>
                <w:b w:val="0"/>
                <w:smallCaps w:val="0"/>
                <w:color w:val="000000" w:themeColor="text1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377E145C" w14:textId="3DD6A6BD" w:rsidR="002E2C01" w:rsidRPr="002E2C01" w:rsidRDefault="00E30329" w:rsidP="00E30329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1DF1165C" w14:textId="77777777" w:rsidTr="581A4538">
        <w:tc>
          <w:tcPr>
            <w:tcW w:w="1962" w:type="dxa"/>
          </w:tcPr>
          <w:p w14:paraId="7B83DDD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CE1F5CB" w14:textId="2D82ED73" w:rsidR="002E2C01" w:rsidRPr="00603281" w:rsidRDefault="00E30329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539F3640" w14:textId="207FDCE8" w:rsidR="002E2C01" w:rsidRPr="009C54AE" w:rsidRDefault="00E30329" w:rsidP="00E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270ED" w:rsidRPr="009C54AE" w14:paraId="08B782AC" w14:textId="77777777" w:rsidTr="581A4538">
        <w:tc>
          <w:tcPr>
            <w:tcW w:w="1962" w:type="dxa"/>
          </w:tcPr>
          <w:p w14:paraId="2391A8E2" w14:textId="20293DE8" w:rsidR="002270ED" w:rsidRPr="009C54AE" w:rsidRDefault="002270ED" w:rsidP="002270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608B980" w14:textId="6938BECD" w:rsidR="002270ED" w:rsidRPr="00603281" w:rsidRDefault="002270ED" w:rsidP="002270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ocena prezentowanego stanowiska, opinii</w:t>
            </w:r>
          </w:p>
        </w:tc>
        <w:tc>
          <w:tcPr>
            <w:tcW w:w="2117" w:type="dxa"/>
          </w:tcPr>
          <w:p w14:paraId="37C12BBB" w14:textId="40FCB04A" w:rsidR="002270ED" w:rsidRDefault="002270ED" w:rsidP="002270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3FD2B3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0007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CF08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4DD506" w14:textId="77777777" w:rsidTr="580A3F3E">
        <w:tc>
          <w:tcPr>
            <w:tcW w:w="9670" w:type="dxa"/>
          </w:tcPr>
          <w:p w14:paraId="4B3BAC13" w14:textId="057571A5" w:rsidR="0085747A" w:rsidRPr="002537CD" w:rsidRDefault="580A3F3E" w:rsidP="00350DA8">
            <w:pPr>
              <w:spacing w:after="0" w:line="240" w:lineRule="auto"/>
              <w:jc w:val="both"/>
            </w:pPr>
            <w:r w:rsidRPr="580A3F3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 ćwiczeń jest wypadkową:</w:t>
            </w:r>
          </w:p>
          <w:p w14:paraId="744D9E6F" w14:textId="5546DDB8" w:rsidR="0085747A" w:rsidRPr="002537CD" w:rsidRDefault="580A3F3E" w:rsidP="00350DA8">
            <w:pPr>
              <w:spacing w:after="0" w:line="240" w:lineRule="auto"/>
              <w:jc w:val="both"/>
            </w:pPr>
            <w:r w:rsidRPr="580A3F3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– pracy pisemnej, na ocenę pozytywną student musi uzyskać 51% wym</w:t>
            </w:r>
            <w:r w:rsidRPr="580A3F3E">
              <w:rPr>
                <w:rFonts w:ascii="Corbel" w:eastAsia="Corbel" w:hAnsi="Corbel" w:cs="Corbel"/>
                <w:sz w:val="24"/>
                <w:szCs w:val="24"/>
              </w:rPr>
              <w:t>aganych punktów,</w:t>
            </w:r>
            <w:r w:rsidRPr="580A3F3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7D5AF777" w14:textId="0150E88F" w:rsidR="0085747A" w:rsidRPr="002537CD" w:rsidRDefault="580A3F3E" w:rsidP="00350DA8">
            <w:pPr>
              <w:spacing w:after="0" w:line="240" w:lineRule="auto"/>
              <w:jc w:val="both"/>
            </w:pPr>
            <w:r w:rsidRPr="580A3F3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a także prac indywidualnych i zespołowych oraz obecności na zajęciach.</w:t>
            </w:r>
          </w:p>
          <w:p w14:paraId="6A92BC47" w14:textId="249105C1" w:rsidR="0085747A" w:rsidRPr="002537CD" w:rsidRDefault="580A3F3E" w:rsidP="580A3F3E">
            <w:pPr>
              <w:spacing w:after="0" w:line="240" w:lineRule="auto"/>
              <w:jc w:val="both"/>
            </w:pPr>
            <w:r w:rsidRPr="580A3F3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pisemny (podstawą oceny pozytywnej jest uzyskanie 51% wymaganych punktów).  51%- 60% =3.0, 61%-70%=3.5, 71%-80%=4.0, 81%-90%=4.5, 91%-100%=5.0</w:t>
            </w:r>
          </w:p>
        </w:tc>
      </w:tr>
    </w:tbl>
    <w:p w14:paraId="36F209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7156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E5A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EBB708B" w14:textId="77777777" w:rsidTr="003E1941">
        <w:tc>
          <w:tcPr>
            <w:tcW w:w="4962" w:type="dxa"/>
            <w:vAlign w:val="center"/>
          </w:tcPr>
          <w:p w14:paraId="0AB5FA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4651C4" w14:textId="7452C61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3032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93BD955" w14:textId="77777777" w:rsidTr="00923D7D">
        <w:tc>
          <w:tcPr>
            <w:tcW w:w="4962" w:type="dxa"/>
          </w:tcPr>
          <w:p w14:paraId="57D96202" w14:textId="138F4B34" w:rsidR="0085747A" w:rsidRPr="009C54AE" w:rsidRDefault="00C61DC5" w:rsidP="00A572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91CB94" w14:textId="7C2FA1A1" w:rsidR="0085747A" w:rsidRPr="009C54AE" w:rsidRDefault="006013A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8FC227D" w14:textId="77777777" w:rsidTr="00923D7D">
        <w:tc>
          <w:tcPr>
            <w:tcW w:w="4962" w:type="dxa"/>
          </w:tcPr>
          <w:p w14:paraId="080D99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CC54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5C88752" w14:textId="77777777" w:rsidR="00C61DC5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37D0DD83" w14:textId="77777777" w:rsidTr="00923D7D">
        <w:tc>
          <w:tcPr>
            <w:tcW w:w="4962" w:type="dxa"/>
          </w:tcPr>
          <w:p w14:paraId="78D203FE" w14:textId="09BD33CF" w:rsidR="00C61DC5" w:rsidRPr="009C54AE" w:rsidRDefault="00C61DC5" w:rsidP="0090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021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E30329">
              <w:rPr>
                <w:rFonts w:ascii="Corbel" w:hAnsi="Corbel"/>
                <w:sz w:val="24"/>
                <w:szCs w:val="24"/>
              </w:rPr>
              <w:t xml:space="preserve"> </w:t>
            </w:r>
            <w:r w:rsidR="004D6FEA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14:paraId="2BF02BE6" w14:textId="46051145" w:rsidR="00C61DC5" w:rsidRPr="009C54AE" w:rsidRDefault="006013A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17F0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9C54AE" w14:paraId="4930E27A" w14:textId="77777777" w:rsidTr="00923D7D">
        <w:tc>
          <w:tcPr>
            <w:tcW w:w="4962" w:type="dxa"/>
          </w:tcPr>
          <w:p w14:paraId="62CEC4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6A0BB" w14:textId="57D91448" w:rsidR="0085747A" w:rsidRPr="009C54AE" w:rsidRDefault="006013A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A986B57" w14:textId="77777777" w:rsidTr="00923D7D">
        <w:tc>
          <w:tcPr>
            <w:tcW w:w="4962" w:type="dxa"/>
          </w:tcPr>
          <w:p w14:paraId="736D332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50D216" w14:textId="1DB17900" w:rsidR="0085747A" w:rsidRPr="009C54AE" w:rsidRDefault="006013A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45A97C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7EC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2069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33D4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13B69CC" w14:textId="77777777" w:rsidTr="00E30329">
        <w:trPr>
          <w:trHeight w:val="397"/>
        </w:trPr>
        <w:tc>
          <w:tcPr>
            <w:tcW w:w="2359" w:type="pct"/>
          </w:tcPr>
          <w:p w14:paraId="0E6A51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FD17327" w14:textId="7AE67F0E" w:rsidR="0085747A" w:rsidRPr="009C54AE" w:rsidRDefault="0032714E" w:rsidP="00327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A028F7A" w14:textId="77777777" w:rsidTr="00E30329">
        <w:trPr>
          <w:trHeight w:val="397"/>
        </w:trPr>
        <w:tc>
          <w:tcPr>
            <w:tcW w:w="2359" w:type="pct"/>
          </w:tcPr>
          <w:p w14:paraId="1F568D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68511A3" w14:textId="77A52728" w:rsidR="0085747A" w:rsidRPr="009C54AE" w:rsidRDefault="0032714E" w:rsidP="00327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471F6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8D65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9891A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B301B3B" w14:textId="77777777" w:rsidTr="0F4923AF">
        <w:trPr>
          <w:trHeight w:val="397"/>
        </w:trPr>
        <w:tc>
          <w:tcPr>
            <w:tcW w:w="5000" w:type="pct"/>
          </w:tcPr>
          <w:p w14:paraId="5BBA992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09355BA" w14:textId="523903C4" w:rsidR="00704CA0" w:rsidRPr="003501E7" w:rsidRDefault="004D6FEA" w:rsidP="00704CA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 xml:space="preserve">Duraj J., 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>ekonomiki przedsiębiorstwa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 xml:space="preserve"> PWE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, 200</w:t>
            </w:r>
            <w:r w:rsidR="00310EF9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04C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F4C7625" w14:textId="22149951" w:rsidR="00D078C8" w:rsidRPr="00D078C8" w:rsidRDefault="004D6FEA" w:rsidP="00D078C8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D078C8" w:rsidRPr="003501E7">
              <w:rPr>
                <w:rFonts w:ascii="Corbel" w:hAnsi="Corbel"/>
                <w:b w:val="0"/>
                <w:smallCaps w:val="0"/>
                <w:szCs w:val="24"/>
              </w:rPr>
              <w:t>Dębski D., Ekonomika i organizacja przedsiębiorstw, WSIP, Warszawa, 2012</w:t>
            </w:r>
            <w:r w:rsidR="00D078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B9A822A" w14:textId="77777777" w:rsidR="00704CA0" w:rsidRDefault="004D6FEA" w:rsidP="00D078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D078C8" w:rsidRPr="003501E7">
              <w:rPr>
                <w:rFonts w:ascii="Corbel" w:hAnsi="Corbel"/>
                <w:b w:val="0"/>
                <w:smallCaps w:val="0"/>
                <w:szCs w:val="24"/>
              </w:rPr>
              <w:t>Ekonomika przedsiębiorstw, red. J. Engelhardt, CeDeWu, Warszawa 2011.</w:t>
            </w:r>
          </w:p>
          <w:p w14:paraId="435D3E69" w14:textId="69CA89EA" w:rsidR="0066026A" w:rsidRPr="00D078C8" w:rsidRDefault="0066026A" w:rsidP="00D078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Pr="000450A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Żelichowska M., Ekonomika przedsiębiorstwa, Wyd. PŚ, Gliwice 2013.</w:t>
            </w:r>
          </w:p>
        </w:tc>
      </w:tr>
      <w:tr w:rsidR="0085747A" w:rsidRPr="009C54AE" w14:paraId="591521BE" w14:textId="77777777" w:rsidTr="0F4923AF">
        <w:trPr>
          <w:trHeight w:val="397"/>
        </w:trPr>
        <w:tc>
          <w:tcPr>
            <w:tcW w:w="5000" w:type="pct"/>
          </w:tcPr>
          <w:p w14:paraId="2F91A583" w14:textId="77777777" w:rsidR="0085747A" w:rsidRDefault="0085747A" w:rsidP="2CFA6E7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FA6E73">
              <w:rPr>
                <w:rFonts w:ascii="Corbel" w:eastAsia="Corbel" w:hAnsi="Corbel" w:cs="Corbel"/>
                <w:b w:val="0"/>
                <w:smallCaps w:val="0"/>
              </w:rPr>
              <w:t xml:space="preserve">Literatura uzupełniająca: </w:t>
            </w:r>
          </w:p>
          <w:p w14:paraId="01876ED5" w14:textId="66757601" w:rsidR="00704CA0" w:rsidRDefault="004D6FEA" w:rsidP="2CFA6E73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2CFA6E7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1.</w:t>
            </w:r>
            <w:r w:rsidR="00704CA0" w:rsidRPr="2CFA6E7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Mierzejewska – Majcherek J. Ekonomika przedsiębiorstw, Difin, Warszawa 2009</w:t>
            </w:r>
          </w:p>
          <w:p w14:paraId="5FD9D0C8" w14:textId="58FE0410" w:rsidR="00D078C8" w:rsidRPr="00D078C8" w:rsidRDefault="004D6FEA" w:rsidP="0F4923AF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2.</w:t>
            </w:r>
            <w:r w:rsidR="00D078C8"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Nasalski Z., Ekonomika i organizacja przedsiębiorstw Uniwersytet Warmińsko – Mazurski w Olsztynie, 2006</w:t>
            </w:r>
          </w:p>
          <w:p w14:paraId="43B3857F" w14:textId="30FEC661" w:rsidR="00D078C8" w:rsidRPr="00D078C8" w:rsidRDefault="609AE718" w:rsidP="0F4923AF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3.Gierczak-Korzeniowska B., 2017, The impact of benchlearning on the value of human capital. Reflections on an airline case study</w:t>
            </w:r>
            <w:r w:rsidR="5544E73E"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“Nierówności społeczne a wzrost gospodarczy”, nr 51.</w:t>
            </w:r>
          </w:p>
        </w:tc>
      </w:tr>
    </w:tbl>
    <w:p w14:paraId="1ABC5B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16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FDC51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81A9" w14:textId="77777777" w:rsidR="00EB3609" w:rsidRDefault="00EB3609" w:rsidP="00C16ABF">
      <w:pPr>
        <w:spacing w:after="0" w:line="240" w:lineRule="auto"/>
      </w:pPr>
      <w:r>
        <w:separator/>
      </w:r>
    </w:p>
  </w:endnote>
  <w:endnote w:type="continuationSeparator" w:id="0">
    <w:p w14:paraId="430F0596" w14:textId="77777777" w:rsidR="00EB3609" w:rsidRDefault="00EB36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2D84" w14:textId="77777777" w:rsidR="00EB3609" w:rsidRDefault="00EB3609" w:rsidP="00C16ABF">
      <w:pPr>
        <w:spacing w:after="0" w:line="240" w:lineRule="auto"/>
      </w:pPr>
      <w:r>
        <w:separator/>
      </w:r>
    </w:p>
  </w:footnote>
  <w:footnote w:type="continuationSeparator" w:id="0">
    <w:p w14:paraId="45E9F476" w14:textId="77777777" w:rsidR="00EB3609" w:rsidRDefault="00EB360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688503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DF"/>
    <w:rsid w:val="00042A51"/>
    <w:rsid w:val="00042D2E"/>
    <w:rsid w:val="00044C82"/>
    <w:rsid w:val="000450A3"/>
    <w:rsid w:val="00050C52"/>
    <w:rsid w:val="0006764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336"/>
    <w:rsid w:val="001718A7"/>
    <w:rsid w:val="001737CF"/>
    <w:rsid w:val="0017512A"/>
    <w:rsid w:val="00176083"/>
    <w:rsid w:val="00192F37"/>
    <w:rsid w:val="001A26B0"/>
    <w:rsid w:val="001A70D2"/>
    <w:rsid w:val="001C59FF"/>
    <w:rsid w:val="001D657B"/>
    <w:rsid w:val="001D7B54"/>
    <w:rsid w:val="001E0209"/>
    <w:rsid w:val="001F2CA2"/>
    <w:rsid w:val="002141CA"/>
    <w:rsid w:val="002144C0"/>
    <w:rsid w:val="00215FA7"/>
    <w:rsid w:val="0022477D"/>
    <w:rsid w:val="002270ED"/>
    <w:rsid w:val="002278A9"/>
    <w:rsid w:val="002336F9"/>
    <w:rsid w:val="0024028F"/>
    <w:rsid w:val="00244ABC"/>
    <w:rsid w:val="002537CD"/>
    <w:rsid w:val="00281FF2"/>
    <w:rsid w:val="002857DE"/>
    <w:rsid w:val="00291567"/>
    <w:rsid w:val="00295AA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01"/>
    <w:rsid w:val="002F02A3"/>
    <w:rsid w:val="002F4ABE"/>
    <w:rsid w:val="002F51AA"/>
    <w:rsid w:val="003018BA"/>
    <w:rsid w:val="0030395F"/>
    <w:rsid w:val="00305C92"/>
    <w:rsid w:val="00310EF9"/>
    <w:rsid w:val="00312D23"/>
    <w:rsid w:val="003151C5"/>
    <w:rsid w:val="0032714E"/>
    <w:rsid w:val="003343CF"/>
    <w:rsid w:val="00346FE9"/>
    <w:rsid w:val="0034759A"/>
    <w:rsid w:val="003503F6"/>
    <w:rsid w:val="00350DA8"/>
    <w:rsid w:val="003530DD"/>
    <w:rsid w:val="00363F78"/>
    <w:rsid w:val="003A0A5B"/>
    <w:rsid w:val="003A1176"/>
    <w:rsid w:val="003A1A8E"/>
    <w:rsid w:val="003A7311"/>
    <w:rsid w:val="003C0BAE"/>
    <w:rsid w:val="003D18A9"/>
    <w:rsid w:val="003D6CE2"/>
    <w:rsid w:val="003E1941"/>
    <w:rsid w:val="003E1C83"/>
    <w:rsid w:val="003E2FE6"/>
    <w:rsid w:val="003E49D5"/>
    <w:rsid w:val="003F205D"/>
    <w:rsid w:val="003F38C0"/>
    <w:rsid w:val="003F6E1D"/>
    <w:rsid w:val="00414E3C"/>
    <w:rsid w:val="0042244A"/>
    <w:rsid w:val="0042745A"/>
    <w:rsid w:val="00430454"/>
    <w:rsid w:val="00431D5C"/>
    <w:rsid w:val="004362C6"/>
    <w:rsid w:val="00437FA2"/>
    <w:rsid w:val="0044122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FEA"/>
    <w:rsid w:val="004F1551"/>
    <w:rsid w:val="004F55A3"/>
    <w:rsid w:val="0050496F"/>
    <w:rsid w:val="00513B6F"/>
    <w:rsid w:val="00517C63"/>
    <w:rsid w:val="00520F17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13A0"/>
    <w:rsid w:val="0061029B"/>
    <w:rsid w:val="00617230"/>
    <w:rsid w:val="00617F0F"/>
    <w:rsid w:val="00621CE1"/>
    <w:rsid w:val="00627FC9"/>
    <w:rsid w:val="00647FA8"/>
    <w:rsid w:val="00650C5F"/>
    <w:rsid w:val="00654934"/>
    <w:rsid w:val="0066026A"/>
    <w:rsid w:val="006620D9"/>
    <w:rsid w:val="006638B3"/>
    <w:rsid w:val="006702ED"/>
    <w:rsid w:val="00671958"/>
    <w:rsid w:val="00675843"/>
    <w:rsid w:val="0068386D"/>
    <w:rsid w:val="006847A2"/>
    <w:rsid w:val="00684EBA"/>
    <w:rsid w:val="00696477"/>
    <w:rsid w:val="006D050F"/>
    <w:rsid w:val="006D6139"/>
    <w:rsid w:val="006E01A4"/>
    <w:rsid w:val="006E5D65"/>
    <w:rsid w:val="006F1282"/>
    <w:rsid w:val="006F1FBC"/>
    <w:rsid w:val="006F31E2"/>
    <w:rsid w:val="00704CA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0E8"/>
    <w:rsid w:val="007D6E56"/>
    <w:rsid w:val="007E3605"/>
    <w:rsid w:val="007F4155"/>
    <w:rsid w:val="0081554D"/>
    <w:rsid w:val="0081707E"/>
    <w:rsid w:val="00827895"/>
    <w:rsid w:val="00832ACC"/>
    <w:rsid w:val="008449B3"/>
    <w:rsid w:val="00853B44"/>
    <w:rsid w:val="008552A2"/>
    <w:rsid w:val="00855ACF"/>
    <w:rsid w:val="0085747A"/>
    <w:rsid w:val="00884922"/>
    <w:rsid w:val="00885F64"/>
    <w:rsid w:val="00885FA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68A"/>
    <w:rsid w:val="008F6E29"/>
    <w:rsid w:val="0090218C"/>
    <w:rsid w:val="00916188"/>
    <w:rsid w:val="00923D7D"/>
    <w:rsid w:val="009508DF"/>
    <w:rsid w:val="00950DAC"/>
    <w:rsid w:val="00954A07"/>
    <w:rsid w:val="00983B8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110"/>
    <w:rsid w:val="009F3C5C"/>
    <w:rsid w:val="009F4610"/>
    <w:rsid w:val="009F7B1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238"/>
    <w:rsid w:val="00A601C8"/>
    <w:rsid w:val="00A60799"/>
    <w:rsid w:val="00A84C85"/>
    <w:rsid w:val="00A97DE1"/>
    <w:rsid w:val="00AA5151"/>
    <w:rsid w:val="00AB053C"/>
    <w:rsid w:val="00AB406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837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5FBF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8C8"/>
    <w:rsid w:val="00D17C3C"/>
    <w:rsid w:val="00D26B2C"/>
    <w:rsid w:val="00D352C9"/>
    <w:rsid w:val="00D36F6E"/>
    <w:rsid w:val="00D425B2"/>
    <w:rsid w:val="00D428D6"/>
    <w:rsid w:val="00D552B2"/>
    <w:rsid w:val="00D608D1"/>
    <w:rsid w:val="00D74119"/>
    <w:rsid w:val="00D8075B"/>
    <w:rsid w:val="00D81A87"/>
    <w:rsid w:val="00D8678B"/>
    <w:rsid w:val="00DA2114"/>
    <w:rsid w:val="00DA6057"/>
    <w:rsid w:val="00DC6D0C"/>
    <w:rsid w:val="00DD709F"/>
    <w:rsid w:val="00DE09C0"/>
    <w:rsid w:val="00DE4A14"/>
    <w:rsid w:val="00DF320D"/>
    <w:rsid w:val="00DF71C8"/>
    <w:rsid w:val="00E06924"/>
    <w:rsid w:val="00E129B8"/>
    <w:rsid w:val="00E20067"/>
    <w:rsid w:val="00E21E7D"/>
    <w:rsid w:val="00E22FBC"/>
    <w:rsid w:val="00E24BF5"/>
    <w:rsid w:val="00E25338"/>
    <w:rsid w:val="00E30329"/>
    <w:rsid w:val="00E472C9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3609"/>
    <w:rsid w:val="00EB6BD0"/>
    <w:rsid w:val="00EC4899"/>
    <w:rsid w:val="00ED03AB"/>
    <w:rsid w:val="00ED32D2"/>
    <w:rsid w:val="00EE288B"/>
    <w:rsid w:val="00EE32DE"/>
    <w:rsid w:val="00EE44DE"/>
    <w:rsid w:val="00EE5457"/>
    <w:rsid w:val="00F06554"/>
    <w:rsid w:val="00F070AB"/>
    <w:rsid w:val="00F17567"/>
    <w:rsid w:val="00F27A7B"/>
    <w:rsid w:val="00F526AF"/>
    <w:rsid w:val="00F55BB7"/>
    <w:rsid w:val="00F617C3"/>
    <w:rsid w:val="00F7066B"/>
    <w:rsid w:val="00F83B28"/>
    <w:rsid w:val="00F974DA"/>
    <w:rsid w:val="00FA46E5"/>
    <w:rsid w:val="00FB09BC"/>
    <w:rsid w:val="00FB7DBA"/>
    <w:rsid w:val="00FC1C25"/>
    <w:rsid w:val="00FC3F45"/>
    <w:rsid w:val="00FC4E6D"/>
    <w:rsid w:val="00FD1A29"/>
    <w:rsid w:val="00FD503F"/>
    <w:rsid w:val="00FD7589"/>
    <w:rsid w:val="00FF016A"/>
    <w:rsid w:val="00FF1401"/>
    <w:rsid w:val="00FF5E7D"/>
    <w:rsid w:val="07C7CA2F"/>
    <w:rsid w:val="0D24E34E"/>
    <w:rsid w:val="0F4923AF"/>
    <w:rsid w:val="11F7FF52"/>
    <w:rsid w:val="1517CE3B"/>
    <w:rsid w:val="1AC8722E"/>
    <w:rsid w:val="1D1F57BC"/>
    <w:rsid w:val="2891221F"/>
    <w:rsid w:val="2B16BCA8"/>
    <w:rsid w:val="2CFA6E73"/>
    <w:rsid w:val="30A32AE2"/>
    <w:rsid w:val="345E950B"/>
    <w:rsid w:val="3734B865"/>
    <w:rsid w:val="3D1514D8"/>
    <w:rsid w:val="3FF12203"/>
    <w:rsid w:val="420E5648"/>
    <w:rsid w:val="449FEFEF"/>
    <w:rsid w:val="4D561D08"/>
    <w:rsid w:val="5544E73E"/>
    <w:rsid w:val="56B28D73"/>
    <w:rsid w:val="580A3F3E"/>
    <w:rsid w:val="581A4538"/>
    <w:rsid w:val="5F9E9F06"/>
    <w:rsid w:val="5FA2B979"/>
    <w:rsid w:val="609AE718"/>
    <w:rsid w:val="6271F2CF"/>
    <w:rsid w:val="62C67928"/>
    <w:rsid w:val="6B3F4F14"/>
    <w:rsid w:val="6EA5A6F1"/>
    <w:rsid w:val="6F26EACA"/>
    <w:rsid w:val="73494FED"/>
    <w:rsid w:val="74CD08FD"/>
    <w:rsid w:val="7CA8A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BAAA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537CD"/>
  </w:style>
  <w:style w:type="paragraph" w:customStyle="1" w:styleId="paragraph">
    <w:name w:val="paragraph"/>
    <w:basedOn w:val="Normalny"/>
    <w:rsid w:val="009021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0218C"/>
  </w:style>
  <w:style w:type="character" w:customStyle="1" w:styleId="spellingerror">
    <w:name w:val="spellingerror"/>
    <w:basedOn w:val="Domylnaczcionkaakapitu"/>
    <w:rsid w:val="0090218C"/>
  </w:style>
  <w:style w:type="character" w:customStyle="1" w:styleId="eop">
    <w:name w:val="eop"/>
    <w:basedOn w:val="Domylnaczcionkaakapitu"/>
    <w:rsid w:val="00902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68AB4-1919-40EC-85FC-A90C1A2D9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79C10-B9CD-4402-87D7-1981C3D41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8AAB0-5F68-4BC9-B26D-F8C8A5D32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832EC3-74C3-4510-8DBD-2270D897E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927</Words>
  <Characters>5565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2024-11-17T18:15:00Z</dcterms:created>
  <dcterms:modified xsi:type="dcterms:W3CDTF">2025-06-27T09:17:00Z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